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870CC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2F6C1FD9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620E8439" w14:textId="77777777" w:rsidR="00424A5A" w:rsidRPr="0004419A" w:rsidRDefault="00424A5A" w:rsidP="00424A5A">
      <w:pPr>
        <w:rPr>
          <w:rFonts w:ascii="Tahoma" w:hAnsi="Tahoma" w:cs="Tahoma"/>
          <w:sz w:val="20"/>
          <w:szCs w:val="20"/>
        </w:rPr>
      </w:pPr>
    </w:p>
    <w:p w14:paraId="61F367FB" w14:textId="77777777" w:rsidR="00424A5A" w:rsidRPr="0004419A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4419A" w14:paraId="6C83E184" w14:textId="77777777">
        <w:tc>
          <w:tcPr>
            <w:tcW w:w="1080" w:type="dxa"/>
            <w:vAlign w:val="center"/>
          </w:tcPr>
          <w:p w14:paraId="51E8E9E4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F61A445" w14:textId="4834B868" w:rsidR="00424A5A" w:rsidRPr="0004419A" w:rsidRDefault="0004419A" w:rsidP="00D20B9F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43001-153/2022</w:t>
            </w:r>
            <w:r w:rsidR="007F1D79">
              <w:rPr>
                <w:rFonts w:ascii="Tahoma" w:hAnsi="Tahoma" w:cs="Tahoma"/>
                <w:color w:val="0000FF"/>
                <w:sz w:val="20"/>
                <w:szCs w:val="20"/>
              </w:rPr>
              <w:t>-0</w:t>
            </w:r>
            <w:r w:rsidR="00D20B9F">
              <w:rPr>
                <w:rFonts w:ascii="Tahoma" w:hAnsi="Tahoma" w:cs="Tahom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14:paraId="0FE7E01C" w14:textId="77777777" w:rsidR="00424A5A" w:rsidRPr="0004419A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D8D3B28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E235515" w14:textId="77777777" w:rsidR="00424A5A" w:rsidRPr="0004419A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A-36/22 G</w:t>
            </w:r>
            <w:r w:rsidR="00424A5A" w:rsidRPr="0004419A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04419A" w14:paraId="648FF620" w14:textId="77777777">
        <w:tc>
          <w:tcPr>
            <w:tcW w:w="1080" w:type="dxa"/>
            <w:vAlign w:val="center"/>
          </w:tcPr>
          <w:p w14:paraId="1A6F6B75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F7A2D90" w14:textId="4DFB6E16" w:rsidR="00424A5A" w:rsidRPr="0004419A" w:rsidRDefault="00376BFD" w:rsidP="00D20B9F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4.7</w:t>
            </w:r>
            <w:r w:rsidR="00010729">
              <w:rPr>
                <w:rFonts w:ascii="Tahoma" w:hAnsi="Tahoma" w:cs="Tahoma"/>
                <w:color w:val="0000FF"/>
                <w:sz w:val="20"/>
                <w:szCs w:val="20"/>
              </w:rPr>
              <w:t>.2022</w:t>
            </w:r>
          </w:p>
        </w:tc>
        <w:tc>
          <w:tcPr>
            <w:tcW w:w="1080" w:type="dxa"/>
            <w:vAlign w:val="center"/>
          </w:tcPr>
          <w:p w14:paraId="4D32C0C8" w14:textId="77777777" w:rsidR="00424A5A" w:rsidRPr="0004419A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F1A9FD5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2B728CCA" w14:textId="77777777" w:rsidR="00424A5A" w:rsidRPr="0004419A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2431-22-000660/0</w:t>
            </w:r>
          </w:p>
        </w:tc>
      </w:tr>
    </w:tbl>
    <w:p w14:paraId="01E2142D" w14:textId="77777777" w:rsidR="00424A5A" w:rsidRPr="0004419A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592CC110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24F75DEE" w14:textId="77777777" w:rsidR="00556816" w:rsidRPr="0004419A" w:rsidRDefault="00556816">
      <w:pPr>
        <w:rPr>
          <w:rFonts w:ascii="Tahoma" w:hAnsi="Tahoma" w:cs="Tahoma"/>
          <w:sz w:val="20"/>
          <w:szCs w:val="20"/>
        </w:rPr>
      </w:pPr>
    </w:p>
    <w:p w14:paraId="5612AC5C" w14:textId="77777777" w:rsidR="00FE3CAD" w:rsidRPr="00637BE6" w:rsidRDefault="00FE3CAD" w:rsidP="00FE3CAD">
      <w:pPr>
        <w:pStyle w:val="EndnoteText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637BE6">
        <w:rPr>
          <w:rFonts w:ascii="Times New Roman" w:hAnsi="Times New Roman"/>
          <w:b/>
          <w:spacing w:val="20"/>
          <w:sz w:val="22"/>
        </w:rPr>
        <w:t xml:space="preserve">SPREMEMBA RAZPISNE DOKUMENTACIJE </w:t>
      </w:r>
    </w:p>
    <w:p w14:paraId="352C176F" w14:textId="77777777" w:rsidR="00E813F4" w:rsidRPr="0004419A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04419A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778BD2BD" w14:textId="77777777" w:rsidR="00E813F4" w:rsidRPr="0004419A" w:rsidRDefault="00E813F4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4419A" w14:paraId="60961760" w14:textId="77777777">
        <w:tc>
          <w:tcPr>
            <w:tcW w:w="9288" w:type="dxa"/>
          </w:tcPr>
          <w:p w14:paraId="4A209F8F" w14:textId="77777777" w:rsidR="00E813F4" w:rsidRPr="0004419A" w:rsidRDefault="0004419A" w:rsidP="003560E2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04419A">
              <w:rPr>
                <w:rFonts w:ascii="Tahoma" w:hAnsi="Tahoma" w:cs="Tahoma"/>
                <w:b/>
                <w:szCs w:val="20"/>
              </w:rPr>
              <w:t>Izgradnja zahodne obvoznice Maribor (1. etapa Lackova - Kardeljeva) od km 3+600 do km 4+840</w:t>
            </w:r>
          </w:p>
        </w:tc>
      </w:tr>
    </w:tbl>
    <w:p w14:paraId="790BA353" w14:textId="77777777" w:rsidR="00E813F4" w:rsidRPr="0004419A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E85A51B" w14:textId="77777777" w:rsidR="00E813F4" w:rsidRPr="0004419A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07AE9E12" w14:textId="3E6063CE" w:rsidR="00FE3CAD" w:rsidRPr="00637BE6" w:rsidRDefault="00FE3CAD" w:rsidP="00FE3CAD">
      <w:pPr>
        <w:pStyle w:val="EndnoteText"/>
        <w:jc w:val="both"/>
        <w:rPr>
          <w:rFonts w:ascii="Times New Roman" w:hAnsi="Times New Roman"/>
          <w:sz w:val="22"/>
          <w:szCs w:val="22"/>
        </w:rPr>
      </w:pPr>
      <w:r w:rsidRPr="00637BE6">
        <w:rPr>
          <w:rFonts w:ascii="Times New Roman" w:hAnsi="Times New Roman"/>
          <w:sz w:val="22"/>
          <w:szCs w:val="22"/>
        </w:rPr>
        <w:t>Obvestilo o spremembi razpisne dokumentacije je objavljeno na "Portalu javn</w:t>
      </w:r>
      <w:r w:rsidR="00376BFD">
        <w:rPr>
          <w:rFonts w:ascii="Times New Roman" w:hAnsi="Times New Roman"/>
          <w:sz w:val="22"/>
          <w:szCs w:val="22"/>
        </w:rPr>
        <w:t>ih naročil".</w:t>
      </w:r>
    </w:p>
    <w:p w14:paraId="50F2C0ED" w14:textId="77777777" w:rsidR="00FE3CAD" w:rsidRPr="00637BE6" w:rsidRDefault="00FE3CAD" w:rsidP="00FE3CAD">
      <w:pPr>
        <w:pStyle w:val="EndnoteText"/>
        <w:jc w:val="both"/>
        <w:rPr>
          <w:rFonts w:ascii="Times New Roman" w:hAnsi="Times New Roman"/>
          <w:sz w:val="22"/>
        </w:rPr>
      </w:pPr>
    </w:p>
    <w:p w14:paraId="0BE01A45" w14:textId="77777777" w:rsidR="00FE3CAD" w:rsidRPr="00637BE6" w:rsidRDefault="00FE3CAD" w:rsidP="00FE3CAD">
      <w:pPr>
        <w:pStyle w:val="EndnoteText"/>
        <w:spacing w:after="60"/>
        <w:jc w:val="both"/>
        <w:rPr>
          <w:rFonts w:ascii="Times New Roman" w:hAnsi="Times New Roman"/>
          <w:sz w:val="22"/>
        </w:rPr>
      </w:pPr>
      <w:r w:rsidRPr="00637BE6">
        <w:rPr>
          <w:rFonts w:ascii="Times New Roman" w:hAnsi="Times New Roman"/>
          <w:sz w:val="22"/>
        </w:rPr>
        <w:t>Obrazložitev sprememb:</w:t>
      </w:r>
    </w:p>
    <w:p w14:paraId="5F1AA01F" w14:textId="77777777" w:rsidR="00E813F4" w:rsidRPr="000D49D3" w:rsidRDefault="00E813F4" w:rsidP="0004419A">
      <w:pPr>
        <w:widowControl w:val="0"/>
        <w:spacing w:before="60" w:line="254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7425F759" w14:textId="265288CD" w:rsidR="00FE3CAD" w:rsidRDefault="00FE3CAD" w:rsidP="00FE3CAD">
      <w:pPr>
        <w:pStyle w:val="BodyText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  <w:r w:rsidRPr="000502AF">
        <w:rPr>
          <w:rFonts w:ascii="Times New Roman" w:hAnsi="Times New Roman"/>
          <w:sz w:val="22"/>
          <w:szCs w:val="22"/>
        </w:rPr>
        <w:t xml:space="preserve">Zamenja se </w:t>
      </w:r>
      <w:r w:rsidRPr="000502AF">
        <w:rPr>
          <w:rFonts w:ascii="Times New Roman" w:hAnsi="Times New Roman"/>
          <w:b/>
          <w:sz w:val="22"/>
          <w:szCs w:val="22"/>
        </w:rPr>
        <w:t>kompletni popis del</w:t>
      </w:r>
      <w:r w:rsidRPr="000502AF">
        <w:rPr>
          <w:rFonts w:ascii="Times New Roman" w:hAnsi="Times New Roman"/>
          <w:sz w:val="22"/>
          <w:szCs w:val="22"/>
        </w:rPr>
        <w:t xml:space="preserve"> </w:t>
      </w:r>
      <w:r w:rsidR="000852CD" w:rsidRPr="000852CD">
        <w:rPr>
          <w:rFonts w:ascii="Times New Roman" w:hAnsi="Times New Roman"/>
          <w:b/>
          <w:sz w:val="22"/>
          <w:szCs w:val="22"/>
        </w:rPr>
        <w:t>oz. popravi popis del</w:t>
      </w:r>
      <w:r w:rsidR="000852CD">
        <w:rPr>
          <w:rFonts w:ascii="Times New Roman" w:hAnsi="Times New Roman"/>
          <w:sz w:val="22"/>
          <w:szCs w:val="22"/>
        </w:rPr>
        <w:t xml:space="preserve"> </w:t>
      </w:r>
      <w:r w:rsidRPr="000502AF">
        <w:rPr>
          <w:rFonts w:ascii="Times New Roman" w:hAnsi="Times New Roman"/>
          <w:sz w:val="22"/>
          <w:szCs w:val="22"/>
        </w:rPr>
        <w:t xml:space="preserve">s spodaj navedenimi spremembami: </w:t>
      </w:r>
    </w:p>
    <w:p w14:paraId="6EF881E8" w14:textId="77777777" w:rsidR="00FE3CAD" w:rsidRPr="00D20B9F" w:rsidRDefault="00FE3CAD" w:rsidP="00FE3CAD">
      <w:pPr>
        <w:pStyle w:val="BodyText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</w:p>
    <w:p w14:paraId="5474F5B5" w14:textId="5DC37743" w:rsidR="00D20B9F" w:rsidRPr="00EB68E5" w:rsidRDefault="00D20B9F" w:rsidP="00D20B9F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</w:pPr>
      <w:r w:rsidRPr="00D20B9F">
        <w:rPr>
          <w:rFonts w:ascii="Times New Roman" w:hAnsi="Times New Roman"/>
          <w:b/>
          <w:sz w:val="22"/>
          <w:szCs w:val="22"/>
        </w:rPr>
        <w:t xml:space="preserve">Dopolnjen </w:t>
      </w:r>
      <w:r w:rsidR="0030087A">
        <w:rPr>
          <w:rFonts w:ascii="Times New Roman" w:hAnsi="Times New Roman"/>
          <w:b/>
          <w:sz w:val="22"/>
          <w:szCs w:val="22"/>
        </w:rPr>
        <w:t xml:space="preserve">je </w:t>
      </w:r>
      <w:r w:rsidRPr="00D20B9F">
        <w:rPr>
          <w:rFonts w:ascii="Times New Roman" w:hAnsi="Times New Roman"/>
          <w:b/>
          <w:sz w:val="22"/>
          <w:szCs w:val="22"/>
        </w:rPr>
        <w:t>popis del Tuje storitve, list 1_0_Tuje storitve_razno</w:t>
      </w:r>
      <w:r w:rsidR="00483BD1" w:rsidRPr="00D20B9F">
        <w:rPr>
          <w:rFonts w:ascii="Times New Roman" w:hAnsi="Times New Roman"/>
          <w:b/>
          <w:sz w:val="22"/>
          <w:szCs w:val="22"/>
        </w:rPr>
        <w:t xml:space="preserve"> </w:t>
      </w:r>
    </w:p>
    <w:p w14:paraId="713EEDE7" w14:textId="77777777" w:rsidR="00EB68E5" w:rsidRDefault="00EB68E5" w:rsidP="00EB68E5">
      <w:pPr>
        <w:pStyle w:val="BodyText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</w:p>
    <w:p w14:paraId="7FD670E4" w14:textId="77777777" w:rsidR="00EB68E5" w:rsidRPr="00D20B9F" w:rsidRDefault="00EB68E5" w:rsidP="00EB68E5">
      <w:pPr>
        <w:pStyle w:val="BodyText2"/>
        <w:widowControl w:val="0"/>
        <w:spacing w:line="254" w:lineRule="atLeast"/>
        <w:ind w:left="720"/>
        <w:rPr>
          <w:rFonts w:ascii="Times New Roman" w:hAnsi="Times New Roman"/>
          <w:b/>
          <w:sz w:val="22"/>
          <w:szCs w:val="22"/>
        </w:rPr>
      </w:pPr>
      <w:r w:rsidRPr="00D20B9F"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  <w:t xml:space="preserve">Popis del: </w:t>
      </w:r>
      <w:r w:rsidRPr="00D20B9F">
        <w:rPr>
          <w:rFonts w:ascii="Times New Roman" w:hAnsi="Times New Roman"/>
          <w:b/>
          <w:sz w:val="22"/>
          <w:szCs w:val="22"/>
        </w:rPr>
        <w:t>list 1_0_Tuje storitve_razno</w:t>
      </w:r>
    </w:p>
    <w:p w14:paraId="60B5C500" w14:textId="77777777" w:rsidR="00EB68E5" w:rsidRPr="00AB33E8" w:rsidRDefault="00EB68E5" w:rsidP="00EB68E5">
      <w:pPr>
        <w:pStyle w:val="BodyText2"/>
        <w:widowControl w:val="0"/>
        <w:spacing w:line="254" w:lineRule="atLeast"/>
        <w:ind w:left="720"/>
        <w:rPr>
          <w:rFonts w:ascii="Tahoma" w:hAnsi="Tahoma" w:cs="Tahoma"/>
          <w:szCs w:val="20"/>
        </w:rPr>
      </w:pPr>
    </w:p>
    <w:p w14:paraId="385379AD" w14:textId="77777777" w:rsidR="00EB68E5" w:rsidRDefault="00EB68E5" w:rsidP="00EB68E5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 del:</w:t>
      </w:r>
      <w:r w:rsidRPr="00694676">
        <w:rPr>
          <w:rFonts w:ascii="Tahoma" w:hAnsi="Tahoma" w:cs="Tahoma"/>
          <w:sz w:val="20"/>
          <w:szCs w:val="20"/>
        </w:rPr>
        <w:tab/>
      </w:r>
    </w:p>
    <w:p w14:paraId="756FB22B" w14:textId="77777777" w:rsidR="00EB68E5" w:rsidRDefault="00EB68E5" w:rsidP="00EB68E5">
      <w:pPr>
        <w:rPr>
          <w:rFonts w:ascii="Tahoma" w:hAnsi="Tahoma" w:cs="Tahoma"/>
          <w:sz w:val="20"/>
          <w:szCs w:val="20"/>
        </w:rPr>
      </w:pPr>
    </w:p>
    <w:tbl>
      <w:tblPr>
        <w:tblW w:w="9786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838"/>
        <w:gridCol w:w="4323"/>
        <w:gridCol w:w="780"/>
        <w:gridCol w:w="1134"/>
        <w:gridCol w:w="850"/>
        <w:gridCol w:w="1276"/>
      </w:tblGrid>
      <w:tr w:rsidR="00EB68E5" w14:paraId="04DDEDD1" w14:textId="77777777" w:rsidTr="00D87446">
        <w:trPr>
          <w:trHeight w:val="1020"/>
        </w:trPr>
        <w:tc>
          <w:tcPr>
            <w:tcW w:w="585" w:type="dxa"/>
            <w:shd w:val="clear" w:color="000000" w:fill="FFFFFF"/>
            <w:noWrap/>
            <w:hideMark/>
          </w:tcPr>
          <w:p w14:paraId="59131108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838" w:type="dxa"/>
            <w:shd w:val="clear" w:color="000000" w:fill="FFFFFF"/>
            <w:noWrap/>
            <w:hideMark/>
          </w:tcPr>
          <w:p w14:paraId="4B815206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S79311</w:t>
            </w:r>
          </w:p>
        </w:tc>
        <w:tc>
          <w:tcPr>
            <w:tcW w:w="4323" w:type="dxa"/>
            <w:shd w:val="clear" w:color="000000" w:fill="FFFFFF"/>
            <w:hideMark/>
          </w:tcPr>
          <w:p w14:paraId="3B347C28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Nadzor upravljalcev </w:t>
            </w:r>
            <w:r>
              <w:rPr>
                <w:rFonts w:ascii="Arial" w:hAnsi="Arial" w:cs="Arial"/>
                <w:sz w:val="20"/>
                <w:szCs w:val="20"/>
              </w:rPr>
              <w:t xml:space="preserve">vseh komunalnih vodov, zajema nadzor upravljavcev za vsa razpisana dela (Elekro Maribor, Mariborski vodovod, Plinarna Maribor …)! 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14:paraId="678BEB69" w14:textId="77777777" w:rsidR="00EB68E5" w:rsidRDefault="00EB68E5" w:rsidP="00D874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DD31606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850" w:type="dxa"/>
            <w:shd w:val="clear" w:color="000000" w:fill="D9D9D9"/>
            <w:noWrap/>
            <w:vAlign w:val="bottom"/>
            <w:hideMark/>
          </w:tcPr>
          <w:p w14:paraId="2600E030" w14:textId="77777777" w:rsidR="00EB68E5" w:rsidRDefault="00EB68E5" w:rsidP="00D87446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A55C98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B68E5" w14:paraId="5D8C40A7" w14:textId="77777777" w:rsidTr="00D87446">
        <w:trPr>
          <w:trHeight w:val="765"/>
        </w:trPr>
        <w:tc>
          <w:tcPr>
            <w:tcW w:w="585" w:type="dxa"/>
            <w:shd w:val="clear" w:color="000000" w:fill="FFFFFF"/>
            <w:noWrap/>
            <w:hideMark/>
          </w:tcPr>
          <w:p w14:paraId="50F9200D" w14:textId="77777777" w:rsidR="00EB68E5" w:rsidRDefault="00EB68E5" w:rsidP="00D874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shd w:val="clear" w:color="000000" w:fill="FFFFFF"/>
            <w:noWrap/>
            <w:hideMark/>
          </w:tcPr>
          <w:p w14:paraId="004F6440" w14:textId="77777777" w:rsidR="00EB68E5" w:rsidRDefault="00EB68E5" w:rsidP="00D874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23" w:type="dxa"/>
            <w:shd w:val="clear" w:color="000000" w:fill="FFFF00"/>
            <w:hideMark/>
          </w:tcPr>
          <w:p w14:paraId="00C59058" w14:textId="77777777" w:rsidR="00EB68E5" w:rsidRDefault="00EB68E5" w:rsidP="00D87446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Opomba: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br/>
              <w:t>Zajema nadzor upravljavcev za vsa razpisana dela, obračun po dejanskih stroških!</w:t>
            </w:r>
          </w:p>
        </w:tc>
        <w:tc>
          <w:tcPr>
            <w:tcW w:w="780" w:type="dxa"/>
            <w:shd w:val="clear" w:color="000000" w:fill="FFFFFF"/>
            <w:noWrap/>
            <w:vAlign w:val="bottom"/>
            <w:hideMark/>
          </w:tcPr>
          <w:p w14:paraId="363F3013" w14:textId="77777777" w:rsidR="00EB68E5" w:rsidRDefault="00EB68E5" w:rsidP="00D874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1242248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14:paraId="5243E6FE" w14:textId="77777777" w:rsidR="00EB68E5" w:rsidRDefault="00EB68E5" w:rsidP="00D87446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017904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68993B54" w14:textId="77777777" w:rsidR="00EB68E5" w:rsidRDefault="00EB68E5" w:rsidP="00EB68E5">
      <w:pPr>
        <w:rPr>
          <w:rFonts w:ascii="Tahoma" w:hAnsi="Tahoma" w:cs="Tahoma"/>
          <w:sz w:val="20"/>
          <w:szCs w:val="20"/>
        </w:rPr>
      </w:pPr>
    </w:p>
    <w:p w14:paraId="5985FE99" w14:textId="77777777" w:rsidR="00EB68E5" w:rsidRPr="0043409B" w:rsidRDefault="00EB68E5" w:rsidP="00EB68E5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Popravljen</w:t>
      </w:r>
      <w:r w:rsidRPr="0043409B">
        <w:rPr>
          <w:rFonts w:ascii="Tahoma" w:hAnsi="Tahoma" w:cs="Tahoma"/>
          <w:sz w:val="20"/>
          <w:szCs w:val="20"/>
        </w:rPr>
        <w:t xml:space="preserve"> popis del:</w:t>
      </w:r>
      <w:r w:rsidRPr="0043409B">
        <w:rPr>
          <w:rFonts w:ascii="Tahoma" w:hAnsi="Tahoma" w:cs="Tahoma"/>
          <w:sz w:val="20"/>
          <w:szCs w:val="20"/>
        </w:rPr>
        <w:tab/>
      </w:r>
    </w:p>
    <w:p w14:paraId="048521CE" w14:textId="77777777" w:rsidR="00EB68E5" w:rsidRDefault="00EB68E5" w:rsidP="00EB68E5">
      <w:pPr>
        <w:rPr>
          <w:rFonts w:ascii="Tahoma" w:hAnsi="Tahoma" w:cs="Tahoma"/>
          <w:sz w:val="20"/>
          <w:szCs w:val="20"/>
        </w:rPr>
      </w:pPr>
    </w:p>
    <w:tbl>
      <w:tblPr>
        <w:tblW w:w="978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838"/>
        <w:gridCol w:w="4325"/>
        <w:gridCol w:w="709"/>
        <w:gridCol w:w="1134"/>
        <w:gridCol w:w="919"/>
        <w:gridCol w:w="1276"/>
      </w:tblGrid>
      <w:tr w:rsidR="00EB68E5" w14:paraId="51FD2FA5" w14:textId="77777777" w:rsidTr="00D87446">
        <w:trPr>
          <w:trHeight w:val="10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6E96BC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9954EE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S79311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C15DE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Nadzor upravljalcev </w:t>
            </w:r>
            <w:r>
              <w:rPr>
                <w:rFonts w:ascii="Arial" w:hAnsi="Arial" w:cs="Arial"/>
                <w:sz w:val="20"/>
                <w:szCs w:val="20"/>
              </w:rPr>
              <w:t xml:space="preserve">vseh komunalnih vodov, zajema nadzor upravljavcev za vsa razpisana dela (Elekro Maribor, Mariborski vodovod, Plinarna Maribor …)!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FA33D" w14:textId="77777777" w:rsidR="00EB68E5" w:rsidRDefault="00EB68E5" w:rsidP="00D874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640D7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524CA0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6BC6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2.500,00</w:t>
            </w:r>
          </w:p>
        </w:tc>
      </w:tr>
      <w:tr w:rsidR="00EB68E5" w14:paraId="0D6F0846" w14:textId="77777777" w:rsidTr="00D87446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19A6EE" w14:textId="77777777" w:rsidR="00EB68E5" w:rsidRDefault="00EB68E5" w:rsidP="00D874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25E388" w14:textId="77777777" w:rsidR="00EB68E5" w:rsidRDefault="00EB68E5" w:rsidP="00D874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096C7FA" w14:textId="77777777" w:rsidR="00EB68E5" w:rsidRDefault="00EB68E5" w:rsidP="00D87446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Opomba: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br/>
              <w:t>Zajema nadzor upravljavcev za vsa razpisana dela, obračun po dejanskih stroških!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2870F" w14:textId="77777777" w:rsidR="00EB68E5" w:rsidRDefault="00EB68E5" w:rsidP="00D874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3F7A2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FC9A1" w14:textId="77777777" w:rsidR="00EB68E5" w:rsidRDefault="00EB68E5" w:rsidP="00D87446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2624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BCED911" w14:textId="77777777" w:rsidR="00EB68E5" w:rsidRPr="00EB68E5" w:rsidRDefault="00EB68E5" w:rsidP="00EB68E5">
      <w:pPr>
        <w:pStyle w:val="BodyText2"/>
        <w:widowControl w:val="0"/>
        <w:spacing w:line="254" w:lineRule="atLeast"/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</w:pPr>
    </w:p>
    <w:p w14:paraId="04C6E70B" w14:textId="194AD4F0" w:rsidR="00EB68E5" w:rsidRPr="00EB68E5" w:rsidRDefault="00EB68E5" w:rsidP="00D20B9F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</w:pPr>
      <w:r>
        <w:rPr>
          <w:rFonts w:ascii="Times New Roman" w:hAnsi="Times New Roman"/>
          <w:b/>
          <w:sz w:val="22"/>
          <w:szCs w:val="22"/>
        </w:rPr>
        <w:t>P</w:t>
      </w:r>
      <w:r w:rsidRPr="00D20B9F">
        <w:rPr>
          <w:rFonts w:ascii="Times New Roman" w:hAnsi="Times New Roman"/>
          <w:b/>
          <w:sz w:val="22"/>
          <w:szCs w:val="22"/>
        </w:rPr>
        <w:t>op</w:t>
      </w:r>
      <w:r>
        <w:rPr>
          <w:rFonts w:ascii="Times New Roman" w:hAnsi="Times New Roman"/>
          <w:b/>
          <w:sz w:val="22"/>
          <w:szCs w:val="22"/>
        </w:rPr>
        <w:t xml:space="preserve">ravljen je </w:t>
      </w:r>
      <w:r w:rsidRPr="00D20B9F">
        <w:rPr>
          <w:rFonts w:ascii="Times New Roman" w:hAnsi="Times New Roman"/>
          <w:b/>
          <w:sz w:val="22"/>
          <w:szCs w:val="22"/>
        </w:rPr>
        <w:t xml:space="preserve"> popis del </w:t>
      </w:r>
      <w:r w:rsidRPr="0030087A">
        <w:rPr>
          <w:rFonts w:ascii="Times New Roman" w:hAnsi="Times New Roman"/>
          <w:b/>
          <w:sz w:val="22"/>
          <w:szCs w:val="22"/>
        </w:rPr>
        <w:t>3_1 Načrt ceste</w:t>
      </w:r>
      <w:r>
        <w:rPr>
          <w:rFonts w:ascii="Times New Roman" w:hAnsi="Times New Roman"/>
          <w:b/>
          <w:sz w:val="22"/>
          <w:szCs w:val="22"/>
        </w:rPr>
        <w:t>, poglavje 1.1 PREDDELA, podpoglavje 1.1.2 Čiščenje terena, postavki 0008 N 11 480 in 0009 N11 481</w:t>
      </w:r>
    </w:p>
    <w:p w14:paraId="66D7B4A8" w14:textId="77777777" w:rsidR="00EB68E5" w:rsidRDefault="00EB68E5" w:rsidP="00EB68E5">
      <w:pPr>
        <w:pStyle w:val="BodyText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</w:p>
    <w:p w14:paraId="7CA87A94" w14:textId="77777777" w:rsidR="00EB68E5" w:rsidRPr="00D20B9F" w:rsidRDefault="00EB68E5" w:rsidP="00EB68E5">
      <w:pPr>
        <w:pStyle w:val="BodyText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  <w:r w:rsidRPr="00D20B9F"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  <w:t xml:space="preserve">Popis del: </w:t>
      </w:r>
      <w:r w:rsidRPr="00D20B9F">
        <w:rPr>
          <w:rFonts w:ascii="Times New Roman" w:hAnsi="Times New Roman"/>
          <w:b/>
          <w:sz w:val="22"/>
          <w:szCs w:val="22"/>
        </w:rPr>
        <w:t xml:space="preserve">list </w:t>
      </w:r>
      <w:r>
        <w:rPr>
          <w:rFonts w:ascii="Times New Roman" w:hAnsi="Times New Roman"/>
          <w:b/>
          <w:sz w:val="22"/>
          <w:szCs w:val="22"/>
        </w:rPr>
        <w:t>3_1_Načrt ceste</w:t>
      </w:r>
    </w:p>
    <w:p w14:paraId="6673874F" w14:textId="77777777" w:rsidR="00EB68E5" w:rsidRDefault="00EB68E5" w:rsidP="00EB68E5">
      <w:pPr>
        <w:rPr>
          <w:rFonts w:ascii="Tahoma" w:hAnsi="Tahoma" w:cs="Tahoma"/>
          <w:sz w:val="20"/>
          <w:szCs w:val="20"/>
        </w:rPr>
      </w:pPr>
    </w:p>
    <w:p w14:paraId="791AD22A" w14:textId="77777777" w:rsidR="00EB68E5" w:rsidRDefault="00EB68E5" w:rsidP="00EB68E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 del:</w:t>
      </w:r>
      <w:r w:rsidRPr="00694676">
        <w:rPr>
          <w:rFonts w:ascii="Tahoma" w:hAnsi="Tahoma" w:cs="Tahoma"/>
          <w:sz w:val="20"/>
          <w:szCs w:val="20"/>
        </w:rPr>
        <w:tab/>
      </w:r>
    </w:p>
    <w:p w14:paraId="14FD87C0" w14:textId="77777777" w:rsidR="00EB68E5" w:rsidRDefault="00EB68E5" w:rsidP="00EB68E5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tbl>
      <w:tblPr>
        <w:tblW w:w="972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180"/>
        <w:gridCol w:w="940"/>
        <w:gridCol w:w="1200"/>
      </w:tblGrid>
      <w:tr w:rsidR="00EB68E5" w14:paraId="6D3F0EB4" w14:textId="77777777" w:rsidTr="00D87446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D9934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0008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B5289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1 1 480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A01CD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Porušitev in odstranitev stanovanjskega objekta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D983" w14:textId="77777777" w:rsidR="00EB68E5" w:rsidRDefault="00EB68E5" w:rsidP="00D874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275E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7F2480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3D28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B68E5" w14:paraId="3771912F" w14:textId="77777777" w:rsidTr="00D87446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4142A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66401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1 1 481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3E8D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Porušitev in odstranitev gospodarskega poslopja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65F1" w14:textId="77777777" w:rsidR="00EB68E5" w:rsidRDefault="00EB68E5" w:rsidP="00D874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834D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6DFF605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D783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1ADB94B0" w14:textId="77777777" w:rsidR="00EB68E5" w:rsidRDefault="00EB68E5" w:rsidP="00EB68E5">
      <w:pPr>
        <w:rPr>
          <w:rFonts w:ascii="Tahoma" w:hAnsi="Tahoma" w:cs="Tahoma"/>
          <w:sz w:val="20"/>
          <w:szCs w:val="20"/>
        </w:rPr>
      </w:pPr>
    </w:p>
    <w:p w14:paraId="74E3EAE4" w14:textId="77777777" w:rsidR="00EB68E5" w:rsidRDefault="00EB68E5" w:rsidP="00EB68E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Popravljen popis del:</w:t>
      </w:r>
    </w:p>
    <w:p w14:paraId="66B72D8E" w14:textId="77777777" w:rsidR="00EB68E5" w:rsidRDefault="00EB68E5" w:rsidP="00EB68E5">
      <w:pPr>
        <w:rPr>
          <w:rFonts w:ascii="Tahoma" w:hAnsi="Tahoma" w:cs="Tahoma"/>
          <w:sz w:val="20"/>
          <w:szCs w:val="20"/>
        </w:rPr>
      </w:pPr>
    </w:p>
    <w:tbl>
      <w:tblPr>
        <w:tblW w:w="972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180"/>
        <w:gridCol w:w="940"/>
        <w:gridCol w:w="1200"/>
      </w:tblGrid>
      <w:tr w:rsidR="00EB68E5" w14:paraId="7C4F5041" w14:textId="77777777" w:rsidTr="00D87446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C5B7CD3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CD07521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1 1 480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42A61F5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Porušitev in odstranitev stanovanjskega objekta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FCCE4B" w14:textId="77777777" w:rsidR="00EB68E5" w:rsidRDefault="00EB68E5" w:rsidP="00D874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582E85E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191ED0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BFE20A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B68E5" w14:paraId="36F3968B" w14:textId="77777777" w:rsidTr="00D87446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9C6B76A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7772345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1 1 481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090C5AA" w14:textId="77777777" w:rsidR="00EB68E5" w:rsidRDefault="00EB68E5" w:rsidP="00D87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Porušitev in odstranitev gospodarskega poslopja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CFBDC0D" w14:textId="77777777" w:rsidR="00EB68E5" w:rsidRDefault="00EB68E5" w:rsidP="00D874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35E200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2BD677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FCF8379" w14:textId="77777777" w:rsidR="00EB68E5" w:rsidRDefault="00EB68E5" w:rsidP="00D87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7C3A7715" w14:textId="77777777" w:rsidR="00EB68E5" w:rsidRPr="00EB68E5" w:rsidRDefault="00EB68E5" w:rsidP="00EB68E5">
      <w:pPr>
        <w:pStyle w:val="BodyText2"/>
        <w:widowControl w:val="0"/>
        <w:spacing w:line="254" w:lineRule="atLeast"/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</w:pPr>
    </w:p>
    <w:p w14:paraId="5D9A56D4" w14:textId="57FC2E2F" w:rsidR="00EB68E5" w:rsidRPr="00EB68E5" w:rsidRDefault="002C7280" w:rsidP="00D20B9F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</w:pPr>
      <w:r>
        <w:rPr>
          <w:rFonts w:ascii="Times New Roman" w:hAnsi="Times New Roman"/>
          <w:b/>
          <w:sz w:val="22"/>
          <w:szCs w:val="22"/>
        </w:rPr>
        <w:t xml:space="preserve">Popravljen je popis del za Nadhod 3-16, poglavje 7 Tuje storitve, podpoglavje 7.9 Preskusi, nadzor in tehnična dokumentacija, postavka 0001, S 79 331 </w:t>
      </w:r>
    </w:p>
    <w:p w14:paraId="186101E4" w14:textId="77777777" w:rsidR="00EB68E5" w:rsidRDefault="00EB68E5" w:rsidP="00EB68E5">
      <w:pPr>
        <w:pStyle w:val="BodyText2"/>
        <w:widowControl w:val="0"/>
        <w:spacing w:line="254" w:lineRule="atLeast"/>
        <w:ind w:left="720"/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</w:pPr>
    </w:p>
    <w:p w14:paraId="4496B2E0" w14:textId="0C32D3E3" w:rsidR="002C7280" w:rsidRPr="00D20B9F" w:rsidRDefault="002C7280" w:rsidP="002C7280">
      <w:pPr>
        <w:pStyle w:val="BodyText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  <w:r w:rsidRPr="00D20B9F"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  <w:t xml:space="preserve">Popis del: </w:t>
      </w:r>
      <w:r w:rsidRPr="00D20B9F">
        <w:rPr>
          <w:rFonts w:ascii="Times New Roman" w:hAnsi="Times New Roman"/>
          <w:b/>
          <w:sz w:val="22"/>
          <w:szCs w:val="22"/>
        </w:rPr>
        <w:t xml:space="preserve">list </w:t>
      </w:r>
      <w:r>
        <w:rPr>
          <w:rFonts w:ascii="Times New Roman" w:hAnsi="Times New Roman"/>
          <w:b/>
          <w:sz w:val="22"/>
          <w:szCs w:val="22"/>
        </w:rPr>
        <w:t>3_16_Načrt podhoda za pešce</w:t>
      </w:r>
    </w:p>
    <w:p w14:paraId="7CA7989D" w14:textId="77777777" w:rsidR="002C7280" w:rsidRDefault="002C7280" w:rsidP="00EB68E5">
      <w:pPr>
        <w:pStyle w:val="BodyText2"/>
        <w:widowControl w:val="0"/>
        <w:spacing w:line="254" w:lineRule="atLeast"/>
        <w:ind w:left="720"/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</w:pPr>
    </w:p>
    <w:p w14:paraId="79CC5813" w14:textId="77777777" w:rsidR="002C7280" w:rsidRDefault="002C7280" w:rsidP="002C7280">
      <w:pPr>
        <w:pStyle w:val="ListParagraph"/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 del:</w:t>
      </w:r>
      <w:r w:rsidRPr="00694676">
        <w:rPr>
          <w:rFonts w:ascii="Tahoma" w:hAnsi="Tahoma" w:cs="Tahoma"/>
          <w:sz w:val="20"/>
          <w:szCs w:val="20"/>
        </w:rPr>
        <w:tab/>
      </w:r>
    </w:p>
    <w:p w14:paraId="2E010FEA" w14:textId="77777777" w:rsidR="002C7280" w:rsidRPr="00D20B9F" w:rsidRDefault="002C7280" w:rsidP="00EB68E5">
      <w:pPr>
        <w:pStyle w:val="BodyText2"/>
        <w:widowControl w:val="0"/>
        <w:spacing w:line="254" w:lineRule="atLeast"/>
        <w:ind w:left="720"/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</w:pPr>
    </w:p>
    <w:tbl>
      <w:tblPr>
        <w:tblW w:w="93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3820"/>
        <w:gridCol w:w="600"/>
        <w:gridCol w:w="1120"/>
        <w:gridCol w:w="1120"/>
        <w:gridCol w:w="1120"/>
      </w:tblGrid>
      <w:tr w:rsidR="002C7280" w14:paraId="616224AA" w14:textId="77777777" w:rsidTr="002C7280">
        <w:trPr>
          <w:trHeight w:val="7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3F709" w14:textId="77777777" w:rsidR="002C7280" w:rsidRDefault="002C72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8D4A3" w14:textId="77777777" w:rsidR="002C7280" w:rsidRDefault="002C72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79 131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225D0" w14:textId="77777777" w:rsidR="002C7280" w:rsidRDefault="002C72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Izvedba obremenilnega preskusa premostitvenega objekta, dolgega do 50 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8A09" w14:textId="77777777" w:rsidR="002C7280" w:rsidRDefault="002C72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3D47" w14:textId="77777777" w:rsidR="002C7280" w:rsidRDefault="002C72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6C0CDF8" w14:textId="77777777" w:rsidR="002C7280" w:rsidRDefault="002C72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82A1" w14:textId="77777777" w:rsidR="002C7280" w:rsidRDefault="002C72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7F90BE70" w14:textId="77777777" w:rsidR="002C7280" w:rsidRDefault="002C7280" w:rsidP="00EB68E5">
      <w:pPr>
        <w:rPr>
          <w:rFonts w:ascii="Tahoma" w:hAnsi="Tahoma" w:cs="Tahoma"/>
          <w:sz w:val="20"/>
          <w:szCs w:val="20"/>
        </w:rPr>
      </w:pPr>
    </w:p>
    <w:p w14:paraId="5382634E" w14:textId="77777777" w:rsidR="002C7280" w:rsidRDefault="002C7280" w:rsidP="002C7280">
      <w:pPr>
        <w:pStyle w:val="ListParagraph"/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Popravljen popis del:</w:t>
      </w:r>
    </w:p>
    <w:p w14:paraId="3974DE56" w14:textId="77777777" w:rsidR="002C7280" w:rsidRDefault="002C7280" w:rsidP="00EB68E5">
      <w:pPr>
        <w:rPr>
          <w:rFonts w:ascii="Tahoma" w:hAnsi="Tahoma" w:cs="Tahoma"/>
          <w:sz w:val="20"/>
          <w:szCs w:val="20"/>
        </w:rPr>
      </w:pPr>
    </w:p>
    <w:tbl>
      <w:tblPr>
        <w:tblW w:w="93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3820"/>
        <w:gridCol w:w="600"/>
        <w:gridCol w:w="1120"/>
        <w:gridCol w:w="1120"/>
        <w:gridCol w:w="1120"/>
      </w:tblGrid>
      <w:tr w:rsidR="002C7280" w14:paraId="3754DA14" w14:textId="77777777" w:rsidTr="002C7280">
        <w:trPr>
          <w:trHeight w:val="7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B09AF" w14:textId="77777777" w:rsidR="002C7280" w:rsidRDefault="002C72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F4B9A" w14:textId="77777777" w:rsidR="002C7280" w:rsidRDefault="002C72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79 131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4224B" w14:textId="77777777" w:rsidR="002C7280" w:rsidRDefault="002C72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Izvedba obremenilnega preskusa premostitvenega objekta, dolgega do 50 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1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7ECB" w14:textId="77777777" w:rsidR="002C7280" w:rsidRDefault="002C72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32FF" w14:textId="77777777" w:rsidR="002C7280" w:rsidRDefault="002C72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6E4738" w14:textId="77777777" w:rsidR="002C7280" w:rsidRDefault="002C72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D601" w14:textId="77777777" w:rsidR="002C7280" w:rsidRDefault="002C72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5.000,00</w:t>
            </w:r>
          </w:p>
        </w:tc>
      </w:tr>
      <w:tr w:rsidR="002C7280" w14:paraId="4D780B17" w14:textId="77777777" w:rsidTr="002C7280">
        <w:trPr>
          <w:trHeight w:val="10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3EF287" w14:textId="77777777" w:rsidR="002C7280" w:rsidRDefault="002C728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EB06E7" w14:textId="77777777" w:rsidR="002C7280" w:rsidRDefault="002C728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D7487F0" w14:textId="77777777" w:rsidR="002C7280" w:rsidRDefault="002C7280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Opomba: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br/>
              <w:t>Zajema izvedbo obremenilnega preskusa s podajo poročila, obračun po dejanskih stroških!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FC89F" w14:textId="77777777" w:rsidR="002C7280" w:rsidRDefault="002C72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062B8" w14:textId="77777777" w:rsidR="002C7280" w:rsidRDefault="002C72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7CFFC" w14:textId="77777777" w:rsidR="002C7280" w:rsidRDefault="002C7280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D7A7" w14:textId="77777777" w:rsidR="002C7280" w:rsidRDefault="002C72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4F76B4F" w14:textId="77777777" w:rsidR="002C7280" w:rsidRDefault="002C7280" w:rsidP="00EB68E5">
      <w:pPr>
        <w:rPr>
          <w:rFonts w:ascii="Tahoma" w:hAnsi="Tahoma" w:cs="Tahoma"/>
          <w:sz w:val="20"/>
          <w:szCs w:val="20"/>
        </w:rPr>
      </w:pPr>
    </w:p>
    <w:p w14:paraId="72DC5FE2" w14:textId="77777777" w:rsidR="002C7280" w:rsidRDefault="002C7280" w:rsidP="00EB68E5">
      <w:pPr>
        <w:rPr>
          <w:rFonts w:ascii="Tahoma" w:hAnsi="Tahoma" w:cs="Tahoma"/>
          <w:sz w:val="20"/>
          <w:szCs w:val="20"/>
        </w:rPr>
      </w:pPr>
    </w:p>
    <w:p w14:paraId="6BF2FE80" w14:textId="77777777" w:rsidR="00DF155D" w:rsidRPr="00260AD6" w:rsidRDefault="00DF155D" w:rsidP="00DF155D">
      <w:pPr>
        <w:pStyle w:val="BodyText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  <w:r w:rsidRPr="00260AD6">
        <w:rPr>
          <w:rFonts w:ascii="Times New Roman" w:hAnsi="Times New Roman"/>
          <w:b/>
          <w:sz w:val="22"/>
          <w:szCs w:val="22"/>
        </w:rPr>
        <w:t>Spremembe so sestavni del razpisne dokumentacije in jih je potrebno upoštevati pri pripravi ponudbe.</w:t>
      </w:r>
    </w:p>
    <w:p w14:paraId="641A72AD" w14:textId="733CFFCC" w:rsidR="00DF155D" w:rsidRPr="00637BE6" w:rsidRDefault="00DF155D" w:rsidP="00DF155D">
      <w:pPr>
        <w:pStyle w:val="BodyText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14:paraId="57720B50" w14:textId="3953AFC4" w:rsidR="001F0B99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sectPr w:rsidR="001F0B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BECB4" w14:textId="77777777" w:rsidR="00947C49" w:rsidRDefault="00947C49">
      <w:r>
        <w:separator/>
      </w:r>
    </w:p>
  </w:endnote>
  <w:endnote w:type="continuationSeparator" w:id="0">
    <w:p w14:paraId="0D5258BF" w14:textId="77777777" w:rsidR="00947C49" w:rsidRDefault="0094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B6E38" w14:textId="77777777" w:rsidR="00FE3CAD" w:rsidRDefault="00FE3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FA8F4" w14:textId="77777777" w:rsidR="00FE3CAD" w:rsidRDefault="00FE3CAD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FE3CAD" w14:paraId="54236D41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AC154A8" w14:textId="77777777" w:rsidR="00FE3CAD" w:rsidRDefault="00FE3CAD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D99DD4" w14:textId="77777777" w:rsidR="00FE3CAD" w:rsidRDefault="00FE3CAD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8889DF7" w14:textId="77777777" w:rsidR="00FE3CAD" w:rsidRDefault="00FE3CAD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C20DF4D" w14:textId="7BE43A31" w:rsidR="00FE3CAD" w:rsidRDefault="00FE3CAD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376BFD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376BFD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E23401C" w14:textId="77777777" w:rsidR="00FE3CAD" w:rsidRDefault="00FE3CAD">
    <w:pPr>
      <w:pStyle w:val="Footer"/>
      <w:rPr>
        <w:rFonts w:ascii="Arial" w:hAnsi="Arial"/>
        <w:sz w:val="2"/>
        <w:lang w:val="en-US"/>
      </w:rPr>
    </w:pPr>
  </w:p>
  <w:p w14:paraId="595F68C8" w14:textId="77777777" w:rsidR="00FE3CAD" w:rsidRDefault="00FE3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5F00C" w14:textId="77777777" w:rsidR="00FE3CAD" w:rsidRDefault="00FE3CAD" w:rsidP="002507C2">
    <w:pPr>
      <w:pStyle w:val="Footer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31899FE7" wp14:editId="07C82BA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53E5046" wp14:editId="629A5B47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56ACA86E" wp14:editId="38C6648B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6BB3A" w14:textId="77777777" w:rsidR="00FE3CAD" w:rsidRPr="003C7111" w:rsidRDefault="00FE3CAD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16D26" w14:textId="77777777" w:rsidR="00947C49" w:rsidRDefault="00947C49">
      <w:r>
        <w:separator/>
      </w:r>
    </w:p>
  </w:footnote>
  <w:footnote w:type="continuationSeparator" w:id="0">
    <w:p w14:paraId="31FEBFCD" w14:textId="77777777" w:rsidR="00947C49" w:rsidRDefault="00947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11A9F" w14:textId="77777777" w:rsidR="00FE3CAD" w:rsidRDefault="00FE3C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6EEA1" w14:textId="77777777" w:rsidR="00FE3CAD" w:rsidRDefault="00FE3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281E" w14:textId="77777777" w:rsidR="00FE3CAD" w:rsidRDefault="00FE3CAD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2B8F799A" wp14:editId="3A38D67F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B6F4B"/>
    <w:multiLevelType w:val="hybridMultilevel"/>
    <w:tmpl w:val="E9F4D7CA"/>
    <w:lvl w:ilvl="0" w:tplc="13B43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280F44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4B34EF"/>
    <w:multiLevelType w:val="hybridMultilevel"/>
    <w:tmpl w:val="D0E458FA"/>
    <w:lvl w:ilvl="0" w:tplc="EB48D2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761820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C5B47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8403E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195B5F"/>
    <w:multiLevelType w:val="hybridMultilevel"/>
    <w:tmpl w:val="98848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9A"/>
    <w:rsid w:val="00006064"/>
    <w:rsid w:val="00010729"/>
    <w:rsid w:val="0004419A"/>
    <w:rsid w:val="000646A9"/>
    <w:rsid w:val="00072C86"/>
    <w:rsid w:val="000852CD"/>
    <w:rsid w:val="000A1EB4"/>
    <w:rsid w:val="000D49D3"/>
    <w:rsid w:val="001741A6"/>
    <w:rsid w:val="0018366A"/>
    <w:rsid w:val="001836BB"/>
    <w:rsid w:val="001A22B0"/>
    <w:rsid w:val="001A58F2"/>
    <w:rsid w:val="001D1EA9"/>
    <w:rsid w:val="001E3E33"/>
    <w:rsid w:val="001F0B99"/>
    <w:rsid w:val="00216549"/>
    <w:rsid w:val="002507C2"/>
    <w:rsid w:val="002629DE"/>
    <w:rsid w:val="00290551"/>
    <w:rsid w:val="002A39E4"/>
    <w:rsid w:val="002C290F"/>
    <w:rsid w:val="002C7280"/>
    <w:rsid w:val="002D6D8B"/>
    <w:rsid w:val="002E2AD9"/>
    <w:rsid w:val="0030087A"/>
    <w:rsid w:val="00312FDE"/>
    <w:rsid w:val="003133A6"/>
    <w:rsid w:val="003560E2"/>
    <w:rsid w:val="00356632"/>
    <w:rsid w:val="003579C0"/>
    <w:rsid w:val="0036663A"/>
    <w:rsid w:val="00376BFD"/>
    <w:rsid w:val="00387707"/>
    <w:rsid w:val="003923FB"/>
    <w:rsid w:val="00424A5A"/>
    <w:rsid w:val="0043409B"/>
    <w:rsid w:val="0044323F"/>
    <w:rsid w:val="00455F89"/>
    <w:rsid w:val="00483BD1"/>
    <w:rsid w:val="004B34B5"/>
    <w:rsid w:val="00514AE6"/>
    <w:rsid w:val="005167D0"/>
    <w:rsid w:val="005207A5"/>
    <w:rsid w:val="00556816"/>
    <w:rsid w:val="00560ED3"/>
    <w:rsid w:val="005A163E"/>
    <w:rsid w:val="00634B0D"/>
    <w:rsid w:val="00637BE6"/>
    <w:rsid w:val="00656917"/>
    <w:rsid w:val="00694676"/>
    <w:rsid w:val="006B5BCA"/>
    <w:rsid w:val="006F6D2C"/>
    <w:rsid w:val="00723D80"/>
    <w:rsid w:val="007300C5"/>
    <w:rsid w:val="007379F4"/>
    <w:rsid w:val="00793163"/>
    <w:rsid w:val="007F1D79"/>
    <w:rsid w:val="008557E1"/>
    <w:rsid w:val="00920743"/>
    <w:rsid w:val="009236D5"/>
    <w:rsid w:val="0092677A"/>
    <w:rsid w:val="00947C49"/>
    <w:rsid w:val="00971DE5"/>
    <w:rsid w:val="00996F91"/>
    <w:rsid w:val="009B1FD9"/>
    <w:rsid w:val="009E4A7E"/>
    <w:rsid w:val="00A05C73"/>
    <w:rsid w:val="00A17575"/>
    <w:rsid w:val="00A73DAB"/>
    <w:rsid w:val="00A77B0B"/>
    <w:rsid w:val="00A80521"/>
    <w:rsid w:val="00A8353E"/>
    <w:rsid w:val="00AB33E8"/>
    <w:rsid w:val="00AC3EDC"/>
    <w:rsid w:val="00AD3747"/>
    <w:rsid w:val="00BD0083"/>
    <w:rsid w:val="00C044CA"/>
    <w:rsid w:val="00C17DF6"/>
    <w:rsid w:val="00C34002"/>
    <w:rsid w:val="00C343E1"/>
    <w:rsid w:val="00C36C59"/>
    <w:rsid w:val="00CB5C4C"/>
    <w:rsid w:val="00D14618"/>
    <w:rsid w:val="00D20B9F"/>
    <w:rsid w:val="00D5062F"/>
    <w:rsid w:val="00D520E7"/>
    <w:rsid w:val="00D6409C"/>
    <w:rsid w:val="00D929EC"/>
    <w:rsid w:val="00DB7CDA"/>
    <w:rsid w:val="00DF155D"/>
    <w:rsid w:val="00E51016"/>
    <w:rsid w:val="00E62C6A"/>
    <w:rsid w:val="00E66D5B"/>
    <w:rsid w:val="00E813F4"/>
    <w:rsid w:val="00E84BEA"/>
    <w:rsid w:val="00E97316"/>
    <w:rsid w:val="00EA1375"/>
    <w:rsid w:val="00EB68E5"/>
    <w:rsid w:val="00ED54C7"/>
    <w:rsid w:val="00F471B0"/>
    <w:rsid w:val="00F93241"/>
    <w:rsid w:val="00FA1E40"/>
    <w:rsid w:val="00FC64AD"/>
    <w:rsid w:val="00FE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88C5FE"/>
  <w15:docId w15:val="{2B576753-EEA6-409A-95F9-BAA9063D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link w:val="Heading4Char"/>
    <w:uiPriority w:val="9"/>
    <w:qFormat/>
    <w:rsid w:val="0004419A"/>
    <w:pPr>
      <w:spacing w:before="100" w:beforeAutospacing="1" w:after="100" w:afterAutospacing="1"/>
      <w:outlineLvl w:val="3"/>
    </w:pPr>
    <w:rPr>
      <w:b/>
      <w:bCs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4419A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343E1"/>
    <w:pPr>
      <w:ind w:left="720"/>
      <w:contextualSpacing/>
    </w:pPr>
  </w:style>
  <w:style w:type="character" w:customStyle="1" w:styleId="BodyText2Char">
    <w:name w:val="Body Text 2 Char"/>
    <w:link w:val="BodyText2"/>
    <w:rsid w:val="00FE3CA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405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Sabina Brodt</dc:creator>
  <cp:lastModifiedBy>Sabina Brodt</cp:lastModifiedBy>
  <cp:revision>47</cp:revision>
  <cp:lastPrinted>2022-05-31T17:24:00Z</cp:lastPrinted>
  <dcterms:created xsi:type="dcterms:W3CDTF">2022-05-31T17:25:00Z</dcterms:created>
  <dcterms:modified xsi:type="dcterms:W3CDTF">2022-07-04T06:36:00Z</dcterms:modified>
</cp:coreProperties>
</file>